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6DA978FF" w14:textId="77777777" w:rsidR="002317E7" w:rsidRDefault="00B204E3" w:rsidP="002317E7">
      <w:pPr>
        <w:pStyle w:val="Titul2"/>
        <w:spacing w:after="0"/>
      </w:pPr>
      <w:r>
        <w:t xml:space="preserve">Název zakázky: </w:t>
      </w:r>
    </w:p>
    <w:p w14:paraId="3DEDFBCA" w14:textId="35969A47" w:rsidR="002317E7" w:rsidRDefault="002317E7" w:rsidP="002317E7">
      <w:pPr>
        <w:pStyle w:val="Titul2"/>
        <w:spacing w:after="0"/>
      </w:pPr>
      <w:r w:rsidRPr="00406FF8">
        <w:t xml:space="preserve">Rekonstrukce </w:t>
      </w:r>
      <w:proofErr w:type="spellStart"/>
      <w:r w:rsidRPr="00406FF8">
        <w:t>žst</w:t>
      </w:r>
      <w:proofErr w:type="spellEnd"/>
      <w:r w:rsidRPr="00406FF8">
        <w:t>. Turnov – Infrastruktura</w:t>
      </w:r>
    </w:p>
    <w:p w14:paraId="53C30DF4" w14:textId="6DE14FB8" w:rsidR="00EB46E5" w:rsidRPr="00BF54FE" w:rsidRDefault="002317E7" w:rsidP="002317E7">
      <w:pPr>
        <w:pStyle w:val="Titul2"/>
      </w:pPr>
      <w:r>
        <w:t>Rekonstrukce výpravní budovy ŽST Turnov, 3. etapa</w:t>
      </w:r>
      <w:r w:rsidR="00232000" w:rsidRPr="00BF54FE">
        <w:t xml:space="preserve"> </w:t>
      </w:r>
    </w:p>
    <w:p w14:paraId="53C30DF5" w14:textId="77777777" w:rsidR="009226C1" w:rsidRDefault="009226C1" w:rsidP="00B204E3">
      <w:pPr>
        <w:pStyle w:val="Textbezodsazen"/>
      </w:pPr>
    </w:p>
    <w:p w14:paraId="53C30DF6" w14:textId="3E3B78A1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53C30DFF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53C30E00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49E6E79E" w14:textId="77777777" w:rsidR="0047173C" w:rsidRDefault="0047173C" w:rsidP="0047173C">
      <w:pPr>
        <w:pStyle w:val="Textbezodsazen"/>
      </w:pPr>
      <w:r>
        <w:t>Za obchodní tajemství jsou považovány pouze ty části nabídky, které jsme výslovně označili, odůvodnili a které splňují znaky dle § 504 občanského zákoníku. Neodůvodněné či neprokázané označení nezakládá existenci obchodního tajemství.</w:t>
      </w:r>
    </w:p>
    <w:p w14:paraId="3A506C2B" w14:textId="77777777" w:rsidR="0047173C" w:rsidRDefault="0047173C" w:rsidP="0047173C">
      <w:pPr>
        <w:pStyle w:val="Textbezodsazen"/>
      </w:pPr>
      <w:r>
        <w:t>Bereme na vědomí, že ú</w:t>
      </w:r>
      <w:r w:rsidRPr="00637F33">
        <w:t>daje o cenách, tj. celková nabídková cena i jednotlivé dílčí cenové položky, se nepovažují za obchodní tajemství; k jejich případnému označení za obchodní tajemství se nepřihlíží.</w:t>
      </w:r>
    </w:p>
    <w:p w14:paraId="3A528A4F" w14:textId="77777777" w:rsidR="0047173C" w:rsidRDefault="0047173C" w:rsidP="0047173C">
      <w:pPr>
        <w:pStyle w:val="Textbezodsazen"/>
      </w:pPr>
      <w:r>
        <w:t xml:space="preserve">Žádáme, aby bylo s těmito dokumenty nakládáno podle </w:t>
      </w:r>
      <w:proofErr w:type="spellStart"/>
      <w:r>
        <w:t>ust</w:t>
      </w:r>
      <w:proofErr w:type="spellEnd"/>
      <w:r>
        <w:t>. § 218 ZZVZ.</w:t>
      </w:r>
    </w:p>
    <w:p w14:paraId="0B90C6A1" w14:textId="77777777" w:rsidR="0047173C" w:rsidRDefault="0047173C" w:rsidP="0047173C">
      <w:pPr>
        <w:pStyle w:val="Textbezodsazen"/>
      </w:pPr>
      <w:r>
        <w:lastRenderedPageBreak/>
        <w:t>Níže uvedené informace a sdělení v naší nabídce označujeme v souladu se ZZVZ jako důvěrné informace:</w:t>
      </w:r>
    </w:p>
    <w:p w14:paraId="4C20BE5E" w14:textId="77777777" w:rsidR="0047173C" w:rsidRDefault="0047173C" w:rsidP="0047173C">
      <w:pPr>
        <w:pStyle w:val="Textbezodsazen"/>
      </w:pPr>
      <w:r w:rsidRPr="000E6ABE">
        <w:rPr>
          <w:highlight w:val="yellow"/>
        </w:rPr>
        <w:t>[VLOŽÍ ZHOTOVITEL]</w:t>
      </w:r>
    </w:p>
    <w:p w14:paraId="1F33F89D" w14:textId="77777777" w:rsidR="0047173C" w:rsidRDefault="0047173C" w:rsidP="0047173C">
      <w:pPr>
        <w:pStyle w:val="Textbezodsazen"/>
      </w:pPr>
      <w:r>
        <w:t xml:space="preserve">Žádáme, aby bylo s těmito informacemi nakládáno podle </w:t>
      </w:r>
      <w:proofErr w:type="spellStart"/>
      <w:r>
        <w:t>ust</w:t>
      </w:r>
      <w:proofErr w:type="spellEnd"/>
      <w:r>
        <w:t>. § 218 ZZVZ.</w:t>
      </w:r>
    </w:p>
    <w:p w14:paraId="27D5580F" w14:textId="77777777" w:rsidR="0047173C" w:rsidRDefault="0047173C" w:rsidP="0047173C">
      <w:pPr>
        <w:pStyle w:val="Textbezodsazen"/>
      </w:pPr>
    </w:p>
    <w:p w14:paraId="3E9FF3B1" w14:textId="77777777" w:rsidR="0047173C" w:rsidRDefault="0047173C" w:rsidP="0047173C">
      <w:pPr>
        <w:pStyle w:val="Textbezodsazen"/>
      </w:pPr>
    </w:p>
    <w:p w14:paraId="1954A8A4" w14:textId="77777777" w:rsidR="0047173C" w:rsidRDefault="0047173C" w:rsidP="0047173C">
      <w:pPr>
        <w:pStyle w:val="Textbezodsazen"/>
        <w:jc w:val="left"/>
      </w:pPr>
      <w:r>
        <w:t>V ……………… dne ………………</w:t>
      </w:r>
      <w:r>
        <w:tab/>
      </w:r>
      <w:r>
        <w:tab/>
      </w:r>
      <w:r>
        <w:tab/>
      </w:r>
    </w:p>
    <w:p w14:paraId="5FD65F29" w14:textId="77777777" w:rsidR="0047173C" w:rsidRDefault="0047173C" w:rsidP="0047173C">
      <w:pPr>
        <w:pStyle w:val="Textbezodsazen"/>
        <w:jc w:val="left"/>
      </w:pPr>
    </w:p>
    <w:p w14:paraId="3E0DA1F4" w14:textId="77777777" w:rsidR="0047173C" w:rsidRDefault="0047173C" w:rsidP="0047173C">
      <w:pPr>
        <w:pStyle w:val="Textbezodsazen"/>
        <w:jc w:val="left"/>
      </w:pPr>
    </w:p>
    <w:p w14:paraId="2C0AE35C" w14:textId="77777777" w:rsidR="0047173C" w:rsidRDefault="0047173C" w:rsidP="0047173C">
      <w:pPr>
        <w:pStyle w:val="Textbezodsazen"/>
        <w:jc w:val="left"/>
      </w:pPr>
      <w:r>
        <w:t>………………………………………………………</w:t>
      </w:r>
    </w:p>
    <w:p w14:paraId="38C11278" w14:textId="77777777" w:rsidR="0047173C" w:rsidRDefault="0047173C" w:rsidP="0047173C">
      <w:pPr>
        <w:pStyle w:val="Textbezodsazen"/>
      </w:pPr>
      <w:r w:rsidRPr="000E6ABE">
        <w:rPr>
          <w:highlight w:val="yellow"/>
        </w:rPr>
        <w:t>[VLOŽÍ ZHOTOVITEL]</w:t>
      </w:r>
    </w:p>
    <w:p w14:paraId="61EE5B76" w14:textId="77777777" w:rsidR="0047173C" w:rsidRDefault="0047173C" w:rsidP="0047173C">
      <w:pPr>
        <w:pStyle w:val="Textbezodsazen"/>
      </w:pPr>
    </w:p>
    <w:p w14:paraId="10379DDB" w14:textId="77777777" w:rsidR="0047173C" w:rsidRDefault="0047173C" w:rsidP="0047173C">
      <w:pPr>
        <w:pStyle w:val="Textbezodsazen"/>
      </w:pPr>
      <w:r>
        <w:t>……………………………………………………………………………</w:t>
      </w:r>
    </w:p>
    <w:p w14:paraId="40AF81D2" w14:textId="77777777" w:rsidR="0047173C" w:rsidRDefault="0047173C" w:rsidP="0047173C">
      <w:pPr>
        <w:pStyle w:val="Textbezodsazen"/>
      </w:pPr>
      <w:r>
        <w:t xml:space="preserve">jméno a příjmení výše podepsané odpovědné osoby účastníka zadávacího řízení oprávněné podepsat nabídku dle ZZVZ na základě …………………   </w:t>
      </w:r>
    </w:p>
    <w:p w14:paraId="28143606" w14:textId="77777777" w:rsidR="0047173C" w:rsidRDefault="0047173C" w:rsidP="0047173C">
      <w:pPr>
        <w:pStyle w:val="Textbezodsazen"/>
      </w:pPr>
      <w:r w:rsidRPr="000E6ABE">
        <w:rPr>
          <w:highlight w:val="yellow"/>
        </w:rPr>
        <w:t>[VLOŽÍ ZHOTOVITEL]</w:t>
      </w:r>
    </w:p>
    <w:p w14:paraId="2A694AC4" w14:textId="77777777" w:rsidR="0047173C" w:rsidRDefault="0047173C" w:rsidP="0047173C">
      <w:pPr>
        <w:pStyle w:val="Textbezodsazen"/>
      </w:pPr>
    </w:p>
    <w:p w14:paraId="2465F8BA" w14:textId="77777777" w:rsidR="0047173C" w:rsidRDefault="0047173C" w:rsidP="0047173C">
      <w:pPr>
        <w:pStyle w:val="Textbezodsazen"/>
      </w:pPr>
    </w:p>
    <w:p w14:paraId="7703C1E5" w14:textId="77777777" w:rsidR="0047173C" w:rsidRDefault="0047173C" w:rsidP="0047173C">
      <w:pPr>
        <w:pStyle w:val="Textbezodsazen"/>
      </w:pPr>
      <w:r>
        <w:t>za Zhotovitele</w:t>
      </w:r>
    </w:p>
    <w:p w14:paraId="66327596" w14:textId="77777777" w:rsidR="0047173C" w:rsidRDefault="0047173C" w:rsidP="0047173C">
      <w:pPr>
        <w:pStyle w:val="Textbezodsazen"/>
      </w:pPr>
    </w:p>
    <w:p w14:paraId="38D5DE06" w14:textId="77777777" w:rsidR="0047173C" w:rsidRDefault="0047173C" w:rsidP="0047173C">
      <w:pPr>
        <w:pStyle w:val="Textbezodsazen"/>
      </w:pPr>
      <w:r>
        <w:t>………………………………………………………………………………………………………</w:t>
      </w:r>
    </w:p>
    <w:p w14:paraId="7FB3608C" w14:textId="77777777" w:rsidR="0047173C" w:rsidRDefault="0047173C" w:rsidP="0047173C">
      <w:pPr>
        <w:pStyle w:val="Textbezodsazen"/>
      </w:pPr>
      <w:r>
        <w:t>(název a adresa účastníka zadávacího řízení)</w:t>
      </w:r>
    </w:p>
    <w:p w14:paraId="53C30E16" w14:textId="1F8BC8EE" w:rsidR="00A5674E" w:rsidRDefault="0047173C" w:rsidP="0047173C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4624C" w14:textId="77777777" w:rsidR="00BA3B5B" w:rsidRDefault="00BA3B5B" w:rsidP="00962258">
      <w:pPr>
        <w:spacing w:after="0" w:line="240" w:lineRule="auto"/>
      </w:pPr>
      <w:r>
        <w:separator/>
      </w:r>
    </w:p>
  </w:endnote>
  <w:endnote w:type="continuationSeparator" w:id="0">
    <w:p w14:paraId="2ECBAB09" w14:textId="77777777" w:rsidR="00BA3B5B" w:rsidRDefault="00BA3B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22D7D" w14:textId="77777777" w:rsidR="00BA3B5B" w:rsidRDefault="00BA3B5B" w:rsidP="00962258">
      <w:pPr>
        <w:spacing w:after="0" w:line="240" w:lineRule="auto"/>
      </w:pPr>
      <w:r>
        <w:separator/>
      </w:r>
    </w:p>
  </w:footnote>
  <w:footnote w:type="continuationSeparator" w:id="0">
    <w:p w14:paraId="08130967" w14:textId="77777777" w:rsidR="00BA3B5B" w:rsidRDefault="00BA3B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24972">
    <w:abstractNumId w:val="5"/>
  </w:num>
  <w:num w:numId="2" w16cid:durableId="58328022">
    <w:abstractNumId w:val="4"/>
  </w:num>
  <w:num w:numId="3" w16cid:durableId="1020396479">
    <w:abstractNumId w:val="2"/>
  </w:num>
  <w:num w:numId="4" w16cid:durableId="1798450978">
    <w:abstractNumId w:val="0"/>
  </w:num>
  <w:num w:numId="5" w16cid:durableId="1482229266">
    <w:abstractNumId w:val="6"/>
  </w:num>
  <w:num w:numId="6" w16cid:durableId="2089034640">
    <w:abstractNumId w:val="7"/>
  </w:num>
  <w:num w:numId="7" w16cid:durableId="1212154386">
    <w:abstractNumId w:val="8"/>
  </w:num>
  <w:num w:numId="8" w16cid:durableId="311105406">
    <w:abstractNumId w:val="1"/>
  </w:num>
  <w:num w:numId="9" w16cid:durableId="1288319240">
    <w:abstractNumId w:val="3"/>
  </w:num>
  <w:num w:numId="10" w16cid:durableId="78381375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17E7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173C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646A8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776B6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A3B5B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0CB8"/>
    <w:rsid w:val="00C6198E"/>
    <w:rsid w:val="00C708EA"/>
    <w:rsid w:val="00C71821"/>
    <w:rsid w:val="00C778A5"/>
    <w:rsid w:val="00C95162"/>
    <w:rsid w:val="00CB6A37"/>
    <w:rsid w:val="00CB7684"/>
    <w:rsid w:val="00CC7C8F"/>
    <w:rsid w:val="00CD1FC4"/>
    <w:rsid w:val="00CD5A66"/>
    <w:rsid w:val="00CD6C6E"/>
    <w:rsid w:val="00D034A0"/>
    <w:rsid w:val="00D0732C"/>
    <w:rsid w:val="00D21061"/>
    <w:rsid w:val="00D23282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D5BAE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3</TotalTime>
  <Pages>2</Pages>
  <Words>470</Words>
  <Characters>2775</Characters>
  <Application>Microsoft Office Word</Application>
  <DocSecurity>0</DocSecurity>
  <Lines>23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Šedová Jana, Ing.</cp:lastModifiedBy>
  <cp:revision>7</cp:revision>
  <cp:lastPrinted>2019-03-07T14:42:00Z</cp:lastPrinted>
  <dcterms:created xsi:type="dcterms:W3CDTF">2024-01-24T09:35:00Z</dcterms:created>
  <dcterms:modified xsi:type="dcterms:W3CDTF">2026-06-16T09:54:00Z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